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7D3" w:rsidRPr="00BA501B" w:rsidRDefault="00FE67D3" w:rsidP="00D9591A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BA501B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FE67D3" w:rsidRPr="00BA501B" w:rsidRDefault="00FE67D3" w:rsidP="00D9591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A501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FE67D3" w:rsidRPr="00BA501B" w:rsidRDefault="00FE67D3" w:rsidP="00D9591A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BA501B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FE67D3" w:rsidRPr="00BA501B" w:rsidRDefault="00FE67D3" w:rsidP="00D9591A">
      <w:pPr>
        <w:rPr>
          <w:rFonts w:ascii="Times New Roman" w:hAnsi="Times New Roman" w:cs="Times New Roman"/>
        </w:rPr>
      </w:pPr>
      <w:r w:rsidRPr="00BA501B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01.12.2023</w:t>
      </w:r>
      <w:r w:rsidRPr="00BA501B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364</w:t>
      </w:r>
    </w:p>
    <w:p w:rsidR="00FE67D3" w:rsidRPr="00BA501B" w:rsidRDefault="00FE67D3" w:rsidP="00D9591A">
      <w:r w:rsidRPr="00BA501B">
        <w:rPr>
          <w:rFonts w:ascii="Times New Roman" w:hAnsi="Times New Roman" w:cs="Times New Roman"/>
        </w:rPr>
        <w:t>г. Унеча, Брянской области</w:t>
      </w:r>
    </w:p>
    <w:p w:rsidR="00FE67D3" w:rsidRDefault="00FE67D3" w:rsidP="00DC01B5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501B"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внесении изменений в постановление</w:t>
      </w:r>
    </w:p>
    <w:p w:rsidR="00FE67D3" w:rsidRDefault="00FE67D3" w:rsidP="00DC01B5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501B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Унечского </w:t>
      </w:r>
      <w:r w:rsidRPr="00BA501B">
        <w:rPr>
          <w:rFonts w:ascii="Times New Roman" w:hAnsi="Times New Roman" w:cs="Times New Roman"/>
          <w:sz w:val="28"/>
          <w:szCs w:val="28"/>
          <w:lang w:eastAsia="ru-RU"/>
        </w:rPr>
        <w:t>района</w:t>
      </w:r>
    </w:p>
    <w:p w:rsidR="00FE67D3" w:rsidRDefault="00FE67D3" w:rsidP="006A78D1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 14.06.2023г. №118</w:t>
      </w:r>
    </w:p>
    <w:p w:rsidR="00FE67D3" w:rsidRPr="00BA501B" w:rsidRDefault="00FE67D3" w:rsidP="00D9591A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</w:rPr>
      </w:pPr>
    </w:p>
    <w:p w:rsidR="00FE67D3" w:rsidRPr="00BA501B" w:rsidRDefault="00FE67D3" w:rsidP="00D9591A">
      <w:pPr>
        <w:tabs>
          <w:tab w:val="left" w:pos="5130"/>
        </w:tabs>
        <w:spacing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Во исполнение письма департамента внутренней политики Брянской области от 09.10.2023г. №4543-СВ</w:t>
      </w:r>
      <w:r w:rsidRPr="00BA501B">
        <w:rPr>
          <w:rFonts w:ascii="Times New Roman" w:hAnsi="Times New Roman" w:cs="Times New Roman"/>
          <w:sz w:val="24"/>
          <w:szCs w:val="24"/>
        </w:rPr>
        <w:t>,</w:t>
      </w:r>
    </w:p>
    <w:p w:rsidR="00FE67D3" w:rsidRPr="00BA501B" w:rsidRDefault="00FE67D3" w:rsidP="00D9591A">
      <w:pPr>
        <w:tabs>
          <w:tab w:val="left" w:pos="5130"/>
        </w:tabs>
        <w:spacing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</w:rPr>
      </w:pPr>
      <w:r w:rsidRPr="00BA501B">
        <w:rPr>
          <w:rFonts w:ascii="Times New Roman" w:hAnsi="Times New Roman" w:cs="Times New Roman"/>
          <w:sz w:val="28"/>
          <w:szCs w:val="28"/>
        </w:rPr>
        <w:t xml:space="preserve">          ПОСТАНОВЛЯЮ:</w:t>
      </w:r>
    </w:p>
    <w:p w:rsidR="00FE67D3" w:rsidRDefault="00FE67D3" w:rsidP="00D9591A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501B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Внести в постановление администрации Унечского района от 14.06.2023г. №118 «Об утверждении состава комиссии по делам несовершеннолетних и защите их прав при администрации Унечского района» (в редакции постановления от 26.09.2023г. №191)следующее изменение:</w:t>
      </w:r>
    </w:p>
    <w:p w:rsidR="00FE67D3" w:rsidRDefault="00FE67D3" w:rsidP="00D9591A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Ввести в состав комиссии по делам несовершеннолетних и защите их прав при администрации Унечского района в качестве члена комиссии председателя С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овета муниципального отделения Общероссийского общественно – государственного движения детей и молодежи «Движение Первых» Привалову Ольгу Викторовну (по согласованию).</w:t>
      </w:r>
    </w:p>
    <w:p w:rsidR="00FE67D3" w:rsidRDefault="00FE67D3" w:rsidP="00CB1A4E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E67D3" w:rsidRDefault="00FE67D3" w:rsidP="00CB1A4E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E67D3" w:rsidRDefault="00FE67D3" w:rsidP="00CB1A4E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Глава администрации района                                                                                               А.М. Кусков</w:t>
      </w:r>
    </w:p>
    <w:p w:rsidR="00FE67D3" w:rsidRDefault="00FE67D3" w:rsidP="00DF25EE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E67D3" w:rsidRDefault="00FE67D3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E67D3" w:rsidRDefault="00FE67D3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E67D3" w:rsidRDefault="00FE67D3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E67D3" w:rsidRDefault="00FE67D3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E67D3" w:rsidRDefault="00FE67D3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E67D3" w:rsidRDefault="00FE67D3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E67D3" w:rsidRDefault="00FE67D3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E67D3" w:rsidRDefault="00FE67D3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E67D3" w:rsidRDefault="00FE67D3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E67D3" w:rsidRDefault="00FE67D3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E67D3" w:rsidRDefault="00FE67D3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E67D3" w:rsidRDefault="00FE67D3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E67D3" w:rsidRDefault="00FE67D3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E67D3" w:rsidRDefault="00FE67D3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E67D3" w:rsidRDefault="00FE67D3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E67D3" w:rsidRDefault="00FE67D3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E67D3" w:rsidRDefault="00FE67D3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E67D3" w:rsidRDefault="00FE67D3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E67D3" w:rsidRDefault="00FE67D3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E67D3" w:rsidRDefault="00FE67D3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E67D3" w:rsidRDefault="00FE67D3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E67D3" w:rsidRPr="00780B36" w:rsidRDefault="00FE67D3" w:rsidP="00780B3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Утвержден</w:t>
      </w:r>
    </w:p>
    <w:p w:rsidR="00FE67D3" w:rsidRPr="00780B36" w:rsidRDefault="00FE67D3" w:rsidP="00780B3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постановлением администрации</w:t>
      </w:r>
    </w:p>
    <w:p w:rsidR="00FE67D3" w:rsidRPr="00780B36" w:rsidRDefault="00FE67D3" w:rsidP="00780B36">
      <w:pPr>
        <w:tabs>
          <w:tab w:val="left" w:pos="6360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Унечского района </w:t>
      </w:r>
    </w:p>
    <w:p w:rsidR="00FE67D3" w:rsidRPr="00780B36" w:rsidRDefault="00FE67D3" w:rsidP="00780B36">
      <w:pPr>
        <w:tabs>
          <w:tab w:val="left" w:pos="6360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364 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hAnsi="Times New Roman" w:cs="Times New Roman"/>
          <w:sz w:val="24"/>
          <w:szCs w:val="24"/>
          <w:lang w:eastAsia="ru-RU"/>
        </w:rPr>
        <w:t>01.12.2023</w:t>
      </w:r>
    </w:p>
    <w:p w:rsidR="00FE67D3" w:rsidRPr="00F935C0" w:rsidRDefault="00FE67D3" w:rsidP="00780B36">
      <w:pPr>
        <w:tabs>
          <w:tab w:val="left" w:pos="63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35C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СОСТАВ</w:t>
      </w:r>
    </w:p>
    <w:p w:rsidR="00FE67D3" w:rsidRPr="00F935C0" w:rsidRDefault="00FE67D3" w:rsidP="00780B36">
      <w:pPr>
        <w:tabs>
          <w:tab w:val="left" w:pos="63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35C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комиссии по делам несовершеннолетних и защите их прав при администрации Унечского района</w:t>
      </w:r>
    </w:p>
    <w:p w:rsidR="00FE67D3" w:rsidRPr="00780B36" w:rsidRDefault="00FE67D3" w:rsidP="00780B36">
      <w:pPr>
        <w:tabs>
          <w:tab w:val="left" w:pos="63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E67D3" w:rsidRPr="00780B36" w:rsidRDefault="00FE67D3" w:rsidP="00780B36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>1.К</w:t>
      </w:r>
      <w:r>
        <w:rPr>
          <w:rFonts w:ascii="Times New Roman" w:hAnsi="Times New Roman" w:cs="Times New Roman"/>
          <w:sz w:val="24"/>
          <w:szCs w:val="24"/>
          <w:lang w:eastAsia="ru-RU"/>
        </w:rPr>
        <w:t>озырева Галина Владимировна -  заместитель главы администрации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Унечского              </w:t>
      </w:r>
    </w:p>
    <w:p w:rsidR="00FE67D3" w:rsidRDefault="00FE67D3" w:rsidP="00780B36">
      <w:pPr>
        <w:tabs>
          <w:tab w:val="left" w:pos="3660"/>
          <w:tab w:val="left" w:pos="4308"/>
          <w:tab w:val="left" w:pos="6360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  <w:t>района, председатель комиссии;</w:t>
      </w:r>
    </w:p>
    <w:p w:rsidR="00FE67D3" w:rsidRDefault="00FE67D3" w:rsidP="00810398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2.Хребтович Татьяна </w:t>
      </w:r>
    </w:p>
    <w:p w:rsidR="00FE67D3" w:rsidRDefault="00FE67D3" w:rsidP="00810398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Александровна                              -  и.о. обязанности начальника управления образования</w:t>
      </w:r>
    </w:p>
    <w:p w:rsidR="00FE67D3" w:rsidRPr="00780B36" w:rsidRDefault="00FE67D3" w:rsidP="00810398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Унечского района, заместитель председателя </w:t>
      </w:r>
    </w:p>
    <w:p w:rsidR="00FE67D3" w:rsidRPr="00780B36" w:rsidRDefault="00FE67D3" w:rsidP="00194B89">
      <w:pPr>
        <w:tabs>
          <w:tab w:val="left" w:pos="3768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>Комиссии;</w:t>
      </w:r>
    </w:p>
    <w:p w:rsidR="00FE67D3" w:rsidRDefault="00FE67D3" w:rsidP="00D907AE">
      <w:pPr>
        <w:tabs>
          <w:tab w:val="left" w:pos="3660"/>
          <w:tab w:val="left" w:pos="4308"/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.Кубарева Оксана Анатольевна    -  ведущий специалист сектора по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обеспечению       </w:t>
      </w:r>
    </w:p>
    <w:p w:rsidR="00FE67D3" w:rsidRPr="00780B36" w:rsidRDefault="00FE67D3" w:rsidP="00D907AE">
      <w:pPr>
        <w:tabs>
          <w:tab w:val="left" w:pos="3660"/>
          <w:tab w:val="left" w:pos="4308"/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деятельности комиссии по делам несовершеннолетних</w:t>
      </w:r>
    </w:p>
    <w:p w:rsidR="00FE67D3" w:rsidRDefault="00FE67D3" w:rsidP="00780B36">
      <w:pPr>
        <w:tabs>
          <w:tab w:val="left" w:pos="2124"/>
          <w:tab w:val="left" w:pos="2832"/>
          <w:tab w:val="left" w:pos="36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и защите их прав администрации Унечского 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района, </w:t>
      </w:r>
    </w:p>
    <w:p w:rsidR="00FE67D3" w:rsidRPr="00780B36" w:rsidRDefault="00FE67D3" w:rsidP="00780B36">
      <w:pPr>
        <w:tabs>
          <w:tab w:val="left" w:pos="2124"/>
          <w:tab w:val="left" w:pos="2832"/>
          <w:tab w:val="left" w:pos="36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>секретарь комиссии;</w:t>
      </w:r>
    </w:p>
    <w:p w:rsidR="00FE67D3" w:rsidRDefault="00FE67D3" w:rsidP="00780B36">
      <w:p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E67D3" w:rsidRDefault="00FE67D3" w:rsidP="002C2377">
      <w:pPr>
        <w:tabs>
          <w:tab w:val="left" w:pos="708"/>
          <w:tab w:val="left" w:pos="1416"/>
          <w:tab w:val="left" w:pos="2124"/>
          <w:tab w:val="left" w:pos="2832"/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>Члены комиссии:</w:t>
      </w:r>
    </w:p>
    <w:p w:rsidR="00FE67D3" w:rsidRDefault="00FE67D3" w:rsidP="002C2377">
      <w:pPr>
        <w:tabs>
          <w:tab w:val="left" w:pos="708"/>
          <w:tab w:val="left" w:pos="1416"/>
          <w:tab w:val="left" w:pos="2124"/>
          <w:tab w:val="left" w:pos="2832"/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E67D3" w:rsidRDefault="00FE67D3" w:rsidP="002C2377">
      <w:pPr>
        <w:tabs>
          <w:tab w:val="left" w:pos="708"/>
          <w:tab w:val="left" w:pos="1416"/>
          <w:tab w:val="left" w:pos="2124"/>
          <w:tab w:val="left" w:pos="2832"/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4. Полуботко Ирина </w:t>
      </w:r>
    </w:p>
    <w:p w:rsidR="00FE67D3" w:rsidRPr="00780B36" w:rsidRDefault="00FE67D3" w:rsidP="00810398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Анатольевна-      заведующий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сектор</w:t>
      </w:r>
      <w:r>
        <w:rPr>
          <w:rFonts w:ascii="Times New Roman" w:hAnsi="Times New Roman" w:cs="Times New Roman"/>
          <w:sz w:val="24"/>
          <w:szCs w:val="24"/>
          <w:lang w:eastAsia="ru-RU"/>
        </w:rPr>
        <w:t>ом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по делам семьи, охране </w:t>
      </w:r>
    </w:p>
    <w:p w:rsidR="00FE67D3" w:rsidRPr="00780B36" w:rsidRDefault="00FE67D3" w:rsidP="00810398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материнства и детства, демографии,</w:t>
      </w:r>
    </w:p>
    <w:p w:rsidR="00FE67D3" w:rsidRPr="00780B36" w:rsidRDefault="00FE67D3" w:rsidP="00810398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опеке и попечительству администрации </w:t>
      </w:r>
    </w:p>
    <w:p w:rsidR="00FE67D3" w:rsidRPr="00780B36" w:rsidRDefault="00FE67D3" w:rsidP="00810398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Унечского района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(по согласованию)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FE67D3" w:rsidRDefault="00FE67D3" w:rsidP="002C2377">
      <w:pPr>
        <w:tabs>
          <w:tab w:val="left" w:pos="708"/>
          <w:tab w:val="left" w:pos="1416"/>
          <w:tab w:val="left" w:pos="2124"/>
          <w:tab w:val="left" w:pos="2832"/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E67D3" w:rsidRDefault="00FE67D3" w:rsidP="002C2377">
      <w:pPr>
        <w:tabs>
          <w:tab w:val="left" w:pos="708"/>
          <w:tab w:val="left" w:pos="1416"/>
          <w:tab w:val="left" w:pos="2124"/>
          <w:tab w:val="left" w:pos="2832"/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E67D3" w:rsidRDefault="00FE67D3" w:rsidP="000467EA">
      <w:pPr>
        <w:tabs>
          <w:tab w:val="left" w:pos="708"/>
          <w:tab w:val="left" w:pos="1416"/>
          <w:tab w:val="left" w:pos="3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5. Баранова Ирина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-    ведущий специалист управления образования</w:t>
      </w:r>
    </w:p>
    <w:p w:rsidR="00FE67D3" w:rsidRPr="00780B36" w:rsidRDefault="00FE67D3" w:rsidP="002C2377">
      <w:pPr>
        <w:tabs>
          <w:tab w:val="left" w:pos="708"/>
          <w:tab w:val="left" w:pos="1416"/>
          <w:tab w:val="left" w:pos="2124"/>
          <w:tab w:val="left" w:pos="2832"/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Михайловна                                   Унечского района (по согласованию);</w:t>
      </w:r>
    </w:p>
    <w:p w:rsidR="00FE67D3" w:rsidRPr="00780B36" w:rsidRDefault="00FE67D3" w:rsidP="00780B36">
      <w:p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E67D3" w:rsidRPr="00780B36" w:rsidRDefault="00FE67D3" w:rsidP="00780B36">
      <w:p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.Кузьмицкая Наталья </w:t>
      </w:r>
    </w:p>
    <w:p w:rsidR="00FE67D3" w:rsidRDefault="00FE67D3" w:rsidP="00780B36">
      <w:pPr>
        <w:tabs>
          <w:tab w:val="left" w:pos="708"/>
          <w:tab w:val="left" w:pos="1416"/>
          <w:tab w:val="left" w:pos="2124"/>
          <w:tab w:val="left" w:pos="2832"/>
          <w:tab w:val="left" w:pos="3261"/>
          <w:tab w:val="left" w:pos="3828"/>
          <w:tab w:val="left" w:pos="3969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Геннади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евна                                 -   заместитель директора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«Унечский техникум         </w:t>
      </w:r>
    </w:p>
    <w:p w:rsidR="00FE67D3" w:rsidRPr="00780B36" w:rsidRDefault="00FE67D3" w:rsidP="00B7083B">
      <w:pPr>
        <w:tabs>
          <w:tab w:val="left" w:pos="708"/>
          <w:tab w:val="left" w:pos="1416"/>
          <w:tab w:val="left" w:pos="2124"/>
          <w:tab w:val="left" w:pos="2832"/>
          <w:tab w:val="left" w:pos="3261"/>
          <w:tab w:val="left" w:pos="3828"/>
          <w:tab w:val="left" w:pos="3969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отраслевых технологий и транспорта и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hAnsi="Times New Roman" w:cs="Times New Roman"/>
          <w:sz w:val="24"/>
          <w:szCs w:val="24"/>
          <w:lang w:eastAsia="ru-RU"/>
        </w:rPr>
        <w:t>ени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Героя              </w:t>
      </w:r>
    </w:p>
    <w:p w:rsidR="00FE67D3" w:rsidRPr="00780B36" w:rsidRDefault="00FE67D3" w:rsidP="00B7083B">
      <w:pPr>
        <w:tabs>
          <w:tab w:val="left" w:pos="3686"/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России А.В. Рассказы</w:t>
      </w:r>
      <w:r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(по согласованию);</w:t>
      </w:r>
    </w:p>
    <w:p w:rsidR="00FE67D3" w:rsidRPr="00780B36" w:rsidRDefault="00FE67D3" w:rsidP="00780B36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.Дроздова Оксана             </w:t>
      </w:r>
    </w:p>
    <w:p w:rsidR="00FE67D3" w:rsidRDefault="00FE67D3" w:rsidP="00B7083B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Николаевна                                  -    директор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государственного казенного учреждения                </w:t>
      </w:r>
    </w:p>
    <w:p w:rsidR="00FE67D3" w:rsidRPr="00780B36" w:rsidRDefault="00FE67D3" w:rsidP="00B7083B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«Центр занятости населения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Унечского района»</w:t>
      </w:r>
    </w:p>
    <w:p w:rsidR="00FE67D3" w:rsidRPr="00780B36" w:rsidRDefault="00FE67D3" w:rsidP="00B7083B">
      <w:pPr>
        <w:tabs>
          <w:tab w:val="left" w:pos="3828"/>
          <w:tab w:val="left" w:pos="6360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(по согласованию);</w:t>
      </w:r>
    </w:p>
    <w:p w:rsidR="00FE67D3" w:rsidRPr="00780B36" w:rsidRDefault="00FE67D3" w:rsidP="00780B36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.Шлягина Оксана</w:t>
      </w:r>
    </w:p>
    <w:p w:rsidR="00FE67D3" w:rsidRDefault="00FE67D3" w:rsidP="00780B36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Владимировна                            -     районный педиатр </w:t>
      </w:r>
      <w:r>
        <w:rPr>
          <w:rFonts w:ascii="Times New Roman" w:hAnsi="Times New Roman" w:cs="Times New Roman"/>
          <w:sz w:val="24"/>
          <w:szCs w:val="24"/>
          <w:lang w:eastAsia="ru-RU"/>
        </w:rPr>
        <w:t>государственного бюджетного</w:t>
      </w:r>
    </w:p>
    <w:p w:rsidR="00FE67D3" w:rsidRPr="00780B36" w:rsidRDefault="00FE67D3" w:rsidP="00A4724F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учреждения здравоохранения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«Унечская ЦРБ»</w:t>
      </w:r>
    </w:p>
    <w:p w:rsidR="00FE67D3" w:rsidRPr="00780B36" w:rsidRDefault="00FE67D3" w:rsidP="00A4724F">
      <w:pPr>
        <w:tabs>
          <w:tab w:val="left" w:pos="3696"/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(по согласованию);</w:t>
      </w:r>
    </w:p>
    <w:p w:rsidR="00FE67D3" w:rsidRDefault="00FE67D3" w:rsidP="00A4724F">
      <w:pPr>
        <w:tabs>
          <w:tab w:val="left" w:pos="374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E67D3" w:rsidRPr="00780B36" w:rsidRDefault="00FE67D3" w:rsidP="00780B36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. Пивченко Наталья</w:t>
      </w:r>
    </w:p>
    <w:p w:rsidR="00FE67D3" w:rsidRDefault="00FE67D3" w:rsidP="00780B36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Петровна                                   -      директор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государственного бюджетного учреждения </w:t>
      </w:r>
    </w:p>
    <w:p w:rsidR="00FE67D3" w:rsidRDefault="00FE67D3" w:rsidP="00A4724F">
      <w:pPr>
        <w:tabs>
          <w:tab w:val="left" w:pos="373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социального обслуживания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«Социальный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приют для</w:t>
      </w:r>
    </w:p>
    <w:p w:rsidR="00FE67D3" w:rsidRDefault="00FE67D3" w:rsidP="00A4724F">
      <w:pPr>
        <w:tabs>
          <w:tab w:val="left" w:pos="381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>детей и подростков Унечского района»</w:t>
      </w:r>
    </w:p>
    <w:p w:rsidR="00FE67D3" w:rsidRDefault="00FE67D3" w:rsidP="00A4724F">
      <w:pPr>
        <w:tabs>
          <w:tab w:val="left" w:pos="3816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(по согласованию);   </w:t>
      </w:r>
    </w:p>
    <w:p w:rsidR="00FE67D3" w:rsidRDefault="00FE67D3" w:rsidP="00A4724F">
      <w:pPr>
        <w:tabs>
          <w:tab w:val="left" w:pos="381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E67D3" w:rsidRPr="00780B36" w:rsidRDefault="00FE67D3" w:rsidP="00A4724F">
      <w:pPr>
        <w:tabs>
          <w:tab w:val="left" w:pos="381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10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.Нужнова Марина</w:t>
      </w:r>
    </w:p>
    <w:p w:rsidR="00FE67D3" w:rsidRDefault="00FE67D3" w:rsidP="00A4724F">
      <w:pPr>
        <w:tabs>
          <w:tab w:val="left" w:pos="381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Викторовна                                -      начальник отдела культуры администрации </w:t>
      </w:r>
    </w:p>
    <w:p w:rsidR="00FE67D3" w:rsidRPr="00780B36" w:rsidRDefault="00FE67D3" w:rsidP="00A4724F">
      <w:pPr>
        <w:tabs>
          <w:tab w:val="left" w:pos="381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>Унечского района (по согласованию);</w:t>
      </w:r>
    </w:p>
    <w:p w:rsidR="00FE67D3" w:rsidRDefault="00FE67D3" w:rsidP="00A4724F">
      <w:pPr>
        <w:tabs>
          <w:tab w:val="left" w:pos="3672"/>
          <w:tab w:val="left" w:pos="3969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E67D3" w:rsidRPr="00780B36" w:rsidRDefault="00FE67D3" w:rsidP="008E1035">
      <w:pPr>
        <w:tabs>
          <w:tab w:val="left" w:pos="3686"/>
          <w:tab w:val="left" w:pos="3969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11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.Безрученко Наталья </w:t>
      </w:r>
    </w:p>
    <w:p w:rsidR="00FE67D3" w:rsidRPr="00780B36" w:rsidRDefault="00FE67D3" w:rsidP="00A4724F">
      <w:pPr>
        <w:tabs>
          <w:tab w:val="left" w:pos="3672"/>
          <w:tab w:val="left" w:pos="3969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Евгеньевна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-   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заведующий отделением помощи семье, женщинам и </w:t>
      </w:r>
    </w:p>
    <w:p w:rsidR="00FE67D3" w:rsidRPr="00780B36" w:rsidRDefault="00FE67D3" w:rsidP="00A4724F">
      <w:pPr>
        <w:tabs>
          <w:tab w:val="left" w:pos="3672"/>
          <w:tab w:val="left" w:pos="3969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детям, оказавшимся в трудной жизненной ситуации</w:t>
      </w:r>
    </w:p>
    <w:p w:rsidR="00FE67D3" w:rsidRDefault="00FE67D3" w:rsidP="00687C2C">
      <w:p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>государственного бюджетного учреждения</w:t>
      </w:r>
    </w:p>
    <w:p w:rsidR="00FE67D3" w:rsidRDefault="00FE67D3" w:rsidP="00687C2C">
      <w:p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«Комплексный центр социального    обслуживания</w:t>
      </w:r>
    </w:p>
    <w:p w:rsidR="00FE67D3" w:rsidRPr="00780B36" w:rsidRDefault="00FE67D3" w:rsidP="00687C2C">
      <w:p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населения Унечского района»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(по согласованию);</w:t>
      </w:r>
    </w:p>
    <w:p w:rsidR="00FE67D3" w:rsidRPr="00780B36" w:rsidRDefault="00FE67D3" w:rsidP="00A4724F">
      <w:p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12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.Кошко Евгения </w:t>
      </w:r>
    </w:p>
    <w:p w:rsidR="00FE67D3" w:rsidRPr="00780B36" w:rsidRDefault="00FE67D3" w:rsidP="00A4724F">
      <w:p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 Станиславовна                        -       ведущий инспектор управления образования</w:t>
      </w:r>
    </w:p>
    <w:p w:rsidR="00FE67D3" w:rsidRPr="00780B36" w:rsidRDefault="00FE67D3" w:rsidP="00A4724F">
      <w:pPr>
        <w:tabs>
          <w:tab w:val="left" w:pos="2124"/>
          <w:tab w:val="left" w:pos="2832"/>
          <w:tab w:val="left" w:pos="3552"/>
          <w:tab w:val="left" w:pos="391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администрации 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Унечского района</w:t>
      </w:r>
    </w:p>
    <w:p w:rsidR="00FE67D3" w:rsidRDefault="00FE67D3" w:rsidP="00A4724F">
      <w:pPr>
        <w:tabs>
          <w:tab w:val="left" w:pos="355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(по согласованию);</w:t>
      </w:r>
    </w:p>
    <w:p w:rsidR="00FE67D3" w:rsidRPr="00780B36" w:rsidRDefault="00FE67D3" w:rsidP="00A4724F">
      <w:pPr>
        <w:tabs>
          <w:tab w:val="left" w:pos="2124"/>
          <w:tab w:val="left" w:pos="2832"/>
          <w:tab w:val="left" w:pos="391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13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.Семченко Станислав</w:t>
      </w:r>
    </w:p>
    <w:p w:rsidR="00FE67D3" w:rsidRPr="00780B36" w:rsidRDefault="00FE67D3" w:rsidP="00A4724F">
      <w:pPr>
        <w:tabs>
          <w:tab w:val="left" w:pos="2124"/>
          <w:tab w:val="left" w:pos="2832"/>
          <w:tab w:val="left" w:pos="391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>Вячеславович                            -       старший инспектор отдела надзорной деятельности и</w:t>
      </w:r>
    </w:p>
    <w:p w:rsidR="00FE67D3" w:rsidRDefault="00FE67D3" w:rsidP="00A4724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профилактической работы по Унечскому району  </w:t>
      </w:r>
    </w:p>
    <w:p w:rsidR="00FE67D3" w:rsidRPr="00780B36" w:rsidRDefault="00FE67D3" w:rsidP="00A4724F">
      <w:pPr>
        <w:tabs>
          <w:tab w:val="left" w:pos="3828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>(по согласованию);</w:t>
      </w:r>
    </w:p>
    <w:p w:rsidR="00FE67D3" w:rsidRPr="00780B36" w:rsidRDefault="00FE67D3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14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.Ручко Светлана</w:t>
      </w:r>
    </w:p>
    <w:p w:rsidR="00FE67D3" w:rsidRDefault="00FE67D3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Николаевна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-        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социальный педагог </w:t>
      </w:r>
      <w:r>
        <w:rPr>
          <w:rFonts w:ascii="Times New Roman" w:hAnsi="Times New Roman" w:cs="Times New Roman"/>
          <w:sz w:val="24"/>
          <w:szCs w:val="24"/>
          <w:lang w:eastAsia="ru-RU"/>
        </w:rPr>
        <w:t>муниципального</w:t>
      </w:r>
    </w:p>
    <w:p w:rsidR="00FE67D3" w:rsidRDefault="00FE67D3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бюджетного учреждения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eastAsia="ru-RU"/>
        </w:rPr>
        <w:t>Центр психолого-</w:t>
      </w:r>
    </w:p>
    <w:p w:rsidR="00FE67D3" w:rsidRDefault="00FE67D3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педагогической, медицинской и социальной</w:t>
      </w:r>
    </w:p>
    <w:p w:rsidR="00FE67D3" w:rsidRPr="00780B36" w:rsidRDefault="00FE67D3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помощи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Унечского района</w:t>
      </w:r>
    </w:p>
    <w:p w:rsidR="00FE67D3" w:rsidRPr="00780B36" w:rsidRDefault="00FE67D3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(по согласованию);</w:t>
      </w:r>
    </w:p>
    <w:p w:rsidR="00FE67D3" w:rsidRPr="00780B36" w:rsidRDefault="00FE67D3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15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.Прадед Николай</w:t>
      </w:r>
    </w:p>
    <w:p w:rsidR="00FE67D3" w:rsidRPr="00780B36" w:rsidRDefault="00FE67D3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Дмитриевич                             -         заместитель начальника полиции МО МВД России           </w:t>
      </w:r>
    </w:p>
    <w:p w:rsidR="00FE67D3" w:rsidRPr="00780B36" w:rsidRDefault="00FE67D3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  <w:t>«Унечский», подполковник полиции</w:t>
      </w:r>
    </w:p>
    <w:p w:rsidR="00FE67D3" w:rsidRPr="00780B36" w:rsidRDefault="00FE67D3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(по согласованию);</w:t>
      </w:r>
    </w:p>
    <w:p w:rsidR="00FE67D3" w:rsidRPr="00780B36" w:rsidRDefault="00FE67D3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16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.Кравченко Ольга</w:t>
      </w:r>
    </w:p>
    <w:p w:rsidR="00FE67D3" w:rsidRPr="00780B36" w:rsidRDefault="00FE67D3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>Вячеславовна                          -          начальник Унечского межмуниципального филиала</w:t>
      </w:r>
    </w:p>
    <w:p w:rsidR="00FE67D3" w:rsidRPr="00780B36" w:rsidRDefault="00FE67D3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ФКУ УИИ УФСИН России по Брянской области,</w:t>
      </w:r>
    </w:p>
    <w:p w:rsidR="00FE67D3" w:rsidRDefault="00FE67D3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подполковник внутренней службы</w:t>
      </w:r>
    </w:p>
    <w:p w:rsidR="00FE67D3" w:rsidRPr="00780B36" w:rsidRDefault="00FE67D3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(по согласованию);</w:t>
      </w:r>
    </w:p>
    <w:p w:rsidR="00FE67D3" w:rsidRPr="00780B36" w:rsidRDefault="00FE67D3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17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.Кускова Екатерина</w:t>
      </w:r>
    </w:p>
    <w:p w:rsidR="00FE67D3" w:rsidRDefault="00FE67D3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   Александровна                       -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старший инспектор направления </w:t>
      </w:r>
    </w:p>
    <w:p w:rsidR="00FE67D3" w:rsidRDefault="00FE67D3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по делам несовершеннолетним</w:t>
      </w:r>
    </w:p>
    <w:p w:rsidR="00FE67D3" w:rsidRDefault="00FE67D3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линейного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отдела полиции на ж.д. ст.Унеча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майор </w:t>
      </w:r>
    </w:p>
    <w:p w:rsidR="00FE67D3" w:rsidRDefault="00FE67D3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>полиции</w:t>
      </w:r>
      <w:r>
        <w:rPr>
          <w:rFonts w:ascii="Times New Roman" w:hAnsi="Times New Roman" w:cs="Times New Roman"/>
          <w:sz w:val="24"/>
          <w:szCs w:val="24"/>
          <w:lang w:eastAsia="ru-RU"/>
        </w:rPr>
        <w:t>, (по согласованию);</w:t>
      </w:r>
    </w:p>
    <w:p w:rsidR="00FE67D3" w:rsidRDefault="00FE67D3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18.Мироненко Татьяна</w:t>
      </w:r>
    </w:p>
    <w:p w:rsidR="00FE67D3" w:rsidRPr="00780B36" w:rsidRDefault="00FE67D3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Васильевна                             -          старший инспектор ОПДН МО МВД России                  </w:t>
      </w:r>
    </w:p>
    <w:p w:rsidR="00FE67D3" w:rsidRDefault="00FE67D3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>«Унечский», капитан полиции (по согласованию);</w:t>
      </w:r>
    </w:p>
    <w:p w:rsidR="00FE67D3" w:rsidRDefault="00FE67D3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E67D3" w:rsidRDefault="00FE67D3" w:rsidP="00A4724F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E67D3" w:rsidRPr="00780B36" w:rsidRDefault="00FE67D3" w:rsidP="000467EA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19.Черникова Елена                  -          советник директора по воспитанию и                     </w:t>
      </w:r>
    </w:p>
    <w:p w:rsidR="00FE67D3" w:rsidRDefault="00FE67D3" w:rsidP="000467EA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Андреевна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взаимодействию с общественными</w:t>
      </w:r>
    </w:p>
    <w:p w:rsidR="00FE67D3" w:rsidRDefault="00FE67D3" w:rsidP="000467EA">
      <w:pPr>
        <w:tabs>
          <w:tab w:val="left" w:pos="3828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объединениями МОУ СОШ №5 (по согласованию);</w:t>
      </w:r>
    </w:p>
    <w:p w:rsidR="00FE67D3" w:rsidRDefault="00FE67D3" w:rsidP="00754589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20. Вайтенок Наталья </w:t>
      </w:r>
    </w:p>
    <w:p w:rsidR="00FE67D3" w:rsidRPr="00780B36" w:rsidRDefault="00FE67D3" w:rsidP="00754589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Валентиновна-          советник директора по воспитанию и                     </w:t>
      </w:r>
    </w:p>
    <w:p w:rsidR="00FE67D3" w:rsidRDefault="00FE67D3" w:rsidP="00754589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>взаимодействию с общественными</w:t>
      </w:r>
    </w:p>
    <w:p w:rsidR="00FE67D3" w:rsidRPr="00780B36" w:rsidRDefault="00FE67D3" w:rsidP="00F935C0">
      <w:pPr>
        <w:tabs>
          <w:tab w:val="left" w:pos="3828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объединениями МОУ СОШ №4 (по согласованию).       </w:t>
      </w:r>
    </w:p>
    <w:p w:rsidR="00FE67D3" w:rsidRDefault="00FE67D3" w:rsidP="000467EA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E67D3" w:rsidRPr="00780B36" w:rsidRDefault="00FE67D3" w:rsidP="00A4724F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E67D3" w:rsidRPr="00780B36" w:rsidRDefault="00FE67D3" w:rsidP="00A4724F">
      <w:pPr>
        <w:tabs>
          <w:tab w:val="left" w:pos="3816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E67D3" w:rsidRPr="00780B36" w:rsidRDefault="00FE67D3" w:rsidP="00780B36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E67D3" w:rsidRPr="00780B36" w:rsidRDefault="00FE67D3" w:rsidP="002C2377">
      <w:pPr>
        <w:tabs>
          <w:tab w:val="left" w:pos="3360"/>
          <w:tab w:val="left" w:pos="381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80B36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FE67D3" w:rsidRPr="00BA501B" w:rsidRDefault="00FE67D3" w:rsidP="00A4724F">
      <w:pPr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FE67D3" w:rsidRDefault="00FE67D3" w:rsidP="008D3598">
      <w:pPr>
        <w:tabs>
          <w:tab w:val="left" w:pos="1440"/>
        </w:tabs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E67D3" w:rsidRDefault="00FE67D3" w:rsidP="00955F05">
      <w:pPr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FE67D3" w:rsidRDefault="00FE67D3" w:rsidP="00955F05">
      <w:pPr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FE67D3" w:rsidRDefault="00FE67D3" w:rsidP="00955F05">
      <w:pPr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FE67D3" w:rsidRDefault="00FE67D3" w:rsidP="00955F05">
      <w:pPr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FE67D3" w:rsidRDefault="00FE67D3" w:rsidP="00955F05">
      <w:pPr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FE67D3" w:rsidRDefault="00FE67D3" w:rsidP="00955F05">
      <w:pPr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FE67D3" w:rsidRDefault="00FE67D3" w:rsidP="00955F05">
      <w:pPr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FE67D3" w:rsidRDefault="00FE67D3" w:rsidP="00955F05">
      <w:pPr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FE67D3" w:rsidRDefault="00FE67D3" w:rsidP="00955F05">
      <w:pPr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FE67D3" w:rsidRDefault="00FE67D3" w:rsidP="00955F05">
      <w:pPr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FE67D3" w:rsidRDefault="00FE67D3" w:rsidP="00955F05">
      <w:pPr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FE67D3" w:rsidRPr="00780B36" w:rsidRDefault="00FE67D3" w:rsidP="00B43491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E67D3" w:rsidRDefault="00FE67D3" w:rsidP="00B43491">
      <w:pPr>
        <w:ind w:left="-426" w:right="-281"/>
        <w:jc w:val="both"/>
        <w:rPr>
          <w:rFonts w:ascii="Times New Roman" w:hAnsi="Times New Roman" w:cs="Times New Roman"/>
          <w:sz w:val="24"/>
          <w:szCs w:val="24"/>
        </w:rPr>
      </w:pPr>
    </w:p>
    <w:sectPr w:rsidR="00FE67D3" w:rsidSect="00B97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42A9"/>
    <w:rsid w:val="000467EA"/>
    <w:rsid w:val="0009255D"/>
    <w:rsid w:val="000B0368"/>
    <w:rsid w:val="000E7FDA"/>
    <w:rsid w:val="001516C8"/>
    <w:rsid w:val="00156AD6"/>
    <w:rsid w:val="0019235F"/>
    <w:rsid w:val="00194B89"/>
    <w:rsid w:val="002A5851"/>
    <w:rsid w:val="002B4BC7"/>
    <w:rsid w:val="002C2377"/>
    <w:rsid w:val="002C652A"/>
    <w:rsid w:val="0033743E"/>
    <w:rsid w:val="003A774D"/>
    <w:rsid w:val="00407D3F"/>
    <w:rsid w:val="0043022F"/>
    <w:rsid w:val="0045615D"/>
    <w:rsid w:val="00526019"/>
    <w:rsid w:val="00593325"/>
    <w:rsid w:val="00647F5A"/>
    <w:rsid w:val="00664904"/>
    <w:rsid w:val="0067571E"/>
    <w:rsid w:val="00687C2C"/>
    <w:rsid w:val="00697E96"/>
    <w:rsid w:val="006A78D1"/>
    <w:rsid w:val="00754589"/>
    <w:rsid w:val="00756AA8"/>
    <w:rsid w:val="00780B36"/>
    <w:rsid w:val="00806D10"/>
    <w:rsid w:val="00810398"/>
    <w:rsid w:val="00817813"/>
    <w:rsid w:val="00822658"/>
    <w:rsid w:val="008A0FF6"/>
    <w:rsid w:val="008C3987"/>
    <w:rsid w:val="008D3598"/>
    <w:rsid w:val="008E1035"/>
    <w:rsid w:val="008F7463"/>
    <w:rsid w:val="00911316"/>
    <w:rsid w:val="00940D71"/>
    <w:rsid w:val="00955F05"/>
    <w:rsid w:val="009B582F"/>
    <w:rsid w:val="009B6527"/>
    <w:rsid w:val="009F7997"/>
    <w:rsid w:val="00A4724F"/>
    <w:rsid w:val="00A516B7"/>
    <w:rsid w:val="00A9294D"/>
    <w:rsid w:val="00B20545"/>
    <w:rsid w:val="00B340E2"/>
    <w:rsid w:val="00B43491"/>
    <w:rsid w:val="00B7083B"/>
    <w:rsid w:val="00B97384"/>
    <w:rsid w:val="00BA501B"/>
    <w:rsid w:val="00BC45BF"/>
    <w:rsid w:val="00BD3331"/>
    <w:rsid w:val="00CB1A4E"/>
    <w:rsid w:val="00CB2D32"/>
    <w:rsid w:val="00D60EE2"/>
    <w:rsid w:val="00D7343D"/>
    <w:rsid w:val="00D77ED5"/>
    <w:rsid w:val="00D907AE"/>
    <w:rsid w:val="00D9591A"/>
    <w:rsid w:val="00DA1C12"/>
    <w:rsid w:val="00DA23E1"/>
    <w:rsid w:val="00DC01B5"/>
    <w:rsid w:val="00DE6F1E"/>
    <w:rsid w:val="00DF25EE"/>
    <w:rsid w:val="00DF2AE0"/>
    <w:rsid w:val="00E269DF"/>
    <w:rsid w:val="00E82189"/>
    <w:rsid w:val="00ED0DE5"/>
    <w:rsid w:val="00EF4E4A"/>
    <w:rsid w:val="00F01FA6"/>
    <w:rsid w:val="00F75795"/>
    <w:rsid w:val="00F935C0"/>
    <w:rsid w:val="00FB42A9"/>
    <w:rsid w:val="00FE6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384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C65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C652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DC01B5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830</TotalTime>
  <Pages>4</Pages>
  <Words>1019</Words>
  <Characters>5814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Теплая Елена Михайловна</dc:creator>
  <cp:keywords/>
  <dc:description/>
  <cp:lastModifiedBy>Лосева Е.Ю.</cp:lastModifiedBy>
  <cp:revision>51</cp:revision>
  <cp:lastPrinted>2023-12-06T06:21:00Z</cp:lastPrinted>
  <dcterms:created xsi:type="dcterms:W3CDTF">2023-06-13T07:42:00Z</dcterms:created>
  <dcterms:modified xsi:type="dcterms:W3CDTF">2023-12-12T06:30:00Z</dcterms:modified>
</cp:coreProperties>
</file>